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C7" w:rsidRDefault="006F3DFF" w:rsidP="00A97AD4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Младежи</w:t>
      </w:r>
      <w:r w:rsidR="00A40CD1" w:rsidRPr="00A40CD1">
        <w:rPr>
          <w:b/>
          <w:sz w:val="28"/>
          <w:szCs w:val="28"/>
        </w:rPr>
        <w:t xml:space="preserve"> </w:t>
      </w:r>
      <w:r w:rsidR="00726CAB">
        <w:rPr>
          <w:b/>
          <w:sz w:val="28"/>
          <w:szCs w:val="28"/>
        </w:rPr>
        <w:t>ДЛОП – 1 кръг</w:t>
      </w:r>
      <w:r w:rsidR="00A40CD1" w:rsidRPr="00A40CD1">
        <w:rPr>
          <w:b/>
          <w:sz w:val="28"/>
          <w:szCs w:val="28"/>
        </w:rPr>
        <w:t xml:space="preserve"> гр.</w:t>
      </w:r>
      <w:r w:rsidR="00396E45">
        <w:rPr>
          <w:b/>
          <w:sz w:val="28"/>
          <w:szCs w:val="28"/>
        </w:rPr>
        <w:t>Ботевград 12.05 – 16.05.2021</w:t>
      </w:r>
      <w:r w:rsidR="00A97AD4">
        <w:rPr>
          <w:b/>
          <w:sz w:val="28"/>
          <w:szCs w:val="28"/>
        </w:rPr>
        <w:t>г.</w:t>
      </w:r>
    </w:p>
    <w:p w:rsidR="00A40CD1" w:rsidRDefault="00726CAB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</w:t>
      </w:r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F27248" w:rsidRDefault="00F27248" w:rsidP="00EB6F20">
      <w:pPr>
        <w:spacing w:line="360" w:lineRule="auto"/>
        <w:rPr>
          <w:b/>
          <w:sz w:val="28"/>
          <w:szCs w:val="28"/>
        </w:rPr>
      </w:pPr>
    </w:p>
    <w:p w:rsidR="00487BD3" w:rsidRDefault="00F27248" w:rsidP="00396E45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96E45">
        <w:rPr>
          <w:sz w:val="28"/>
          <w:szCs w:val="28"/>
        </w:rPr>
        <w:t>Локомотив София – 31т.</w:t>
      </w:r>
    </w:p>
    <w:p w:rsidR="00396E45" w:rsidRDefault="00396E45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БАББ – 20т.</w:t>
      </w:r>
    </w:p>
    <w:p w:rsidR="00396E45" w:rsidRDefault="00396E45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Левски Сф – 15т.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</w:t>
      </w:r>
      <w:r w:rsidR="00396E45">
        <w:rPr>
          <w:sz w:val="28"/>
          <w:szCs w:val="28"/>
        </w:rPr>
        <w:t>. Мизия – 13т.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5</w:t>
      </w:r>
      <w:r w:rsidR="00396E45">
        <w:rPr>
          <w:sz w:val="28"/>
          <w:szCs w:val="28"/>
        </w:rPr>
        <w:t>. Русе – 10т.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</w:t>
      </w:r>
      <w:r w:rsidR="00396E45">
        <w:rPr>
          <w:sz w:val="28"/>
          <w:szCs w:val="28"/>
        </w:rPr>
        <w:t>. Балкан – 9т.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7</w:t>
      </w:r>
      <w:r w:rsidR="00396E45">
        <w:rPr>
          <w:sz w:val="28"/>
          <w:szCs w:val="28"/>
        </w:rPr>
        <w:t>. Априлец – 9т.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</w:t>
      </w:r>
      <w:r w:rsidR="00396E45">
        <w:rPr>
          <w:sz w:val="28"/>
          <w:szCs w:val="28"/>
        </w:rPr>
        <w:t>. ЦСКА – 8т.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</w:t>
      </w:r>
      <w:r w:rsidR="00396E45">
        <w:rPr>
          <w:sz w:val="28"/>
          <w:szCs w:val="28"/>
        </w:rPr>
        <w:t>.</w:t>
      </w:r>
      <w:r>
        <w:rPr>
          <w:sz w:val="28"/>
          <w:szCs w:val="28"/>
        </w:rPr>
        <w:t xml:space="preserve"> Черно море</w:t>
      </w:r>
      <w:r w:rsidR="00063CCC">
        <w:rPr>
          <w:sz w:val="28"/>
          <w:szCs w:val="28"/>
        </w:rPr>
        <w:t xml:space="preserve"> – 8т.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10. Стара Загора – </w:t>
      </w:r>
      <w:r w:rsidR="00063CCC">
        <w:rPr>
          <w:sz w:val="28"/>
          <w:szCs w:val="28"/>
        </w:rPr>
        <w:t>5т.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11. БВС – </w:t>
      </w:r>
      <w:r w:rsidR="00063CCC">
        <w:rPr>
          <w:sz w:val="28"/>
          <w:szCs w:val="28"/>
        </w:rPr>
        <w:t>3т.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12. Варна – </w:t>
      </w:r>
      <w:r w:rsidR="00063CCC">
        <w:rPr>
          <w:sz w:val="28"/>
          <w:szCs w:val="28"/>
        </w:rPr>
        <w:t>3т.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13. АРДА – </w:t>
      </w:r>
      <w:r w:rsidR="00063CCC">
        <w:rPr>
          <w:sz w:val="28"/>
          <w:szCs w:val="28"/>
        </w:rPr>
        <w:t>2т.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14. БДИН</w:t>
      </w:r>
      <w:r w:rsidR="00396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63CCC">
        <w:rPr>
          <w:sz w:val="28"/>
          <w:szCs w:val="28"/>
        </w:rPr>
        <w:t>2т.</w:t>
      </w:r>
    </w:p>
    <w:p w:rsidR="001F6D4C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15. Димов Бокс</w:t>
      </w:r>
      <w:r w:rsidR="001D0C83">
        <w:rPr>
          <w:sz w:val="28"/>
          <w:szCs w:val="28"/>
        </w:rPr>
        <w:t>инг</w:t>
      </w:r>
      <w:r>
        <w:rPr>
          <w:sz w:val="28"/>
          <w:szCs w:val="28"/>
        </w:rPr>
        <w:t xml:space="preserve"> –</w:t>
      </w:r>
      <w:r w:rsidR="00063CCC">
        <w:rPr>
          <w:sz w:val="28"/>
          <w:szCs w:val="28"/>
        </w:rPr>
        <w:t xml:space="preserve"> 2т.</w:t>
      </w:r>
      <w:r>
        <w:rPr>
          <w:sz w:val="28"/>
          <w:szCs w:val="28"/>
        </w:rPr>
        <w:t xml:space="preserve"> 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16. Сторм – </w:t>
      </w:r>
      <w:r w:rsidR="00063CCC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17. Ботев Пловдив – </w:t>
      </w:r>
      <w:r w:rsidR="00063CCC">
        <w:rPr>
          <w:sz w:val="28"/>
          <w:szCs w:val="28"/>
        </w:rPr>
        <w:t>2т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18. Локомотив Русе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19. Славия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20. Спарта</w:t>
      </w:r>
      <w:r w:rsidR="001D0C83">
        <w:rPr>
          <w:sz w:val="28"/>
          <w:szCs w:val="28"/>
        </w:rPr>
        <w:t>к</w:t>
      </w:r>
      <w:bookmarkStart w:id="0" w:name="_GoBack"/>
      <w:bookmarkEnd w:id="0"/>
      <w:r>
        <w:rPr>
          <w:sz w:val="28"/>
          <w:szCs w:val="28"/>
        </w:rPr>
        <w:t xml:space="preserve"> Димитровград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21. Юнайтед спорт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22. АСК Сливен – 1т.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23. Червен Бряг – 1т.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24. Локомотив Горна Оряховица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25. Пирин Благоевград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26. Победа Бургас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27. Спартак Плевен – 1т.</w:t>
      </w:r>
    </w:p>
    <w:p w:rsidR="00396E45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28. Ямбол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</w:p>
    <w:p w:rsidR="00EB6F20" w:rsidRPr="00EB6F20" w:rsidRDefault="00C904C7" w:rsidP="00EB6F20">
      <w:pPr>
        <w:spacing w:line="360" w:lineRule="auto"/>
        <w:jc w:val="both"/>
        <w:rPr>
          <w:b/>
          <w:sz w:val="28"/>
          <w:szCs w:val="28"/>
        </w:rPr>
      </w:pPr>
      <w:r w:rsidRPr="00EB6F20">
        <w:rPr>
          <w:b/>
          <w:sz w:val="28"/>
          <w:szCs w:val="28"/>
        </w:rPr>
        <w:t>Боксови клубове които участваха , но не успяха да спечелят точки са :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Талани Лом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Беласица Петрич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Добруджа Добрич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Доростол Силистра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Ивайло ВТ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Ладимекс Перник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Кико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Лъвовете Петрич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Олимпия Разград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Миньор Перник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Омуртаг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Първенец Пловдив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Светкавица Търговище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Самоков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 Хасково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Спартак Пловдив</w:t>
      </w:r>
    </w:p>
    <w:p w:rsidR="00EB6F20" w:rsidRP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Хасково</w:t>
      </w:r>
    </w:p>
    <w:p w:rsidR="00C904C7" w:rsidRDefault="00C904C7" w:rsidP="00C904C7">
      <w:pPr>
        <w:spacing w:line="360" w:lineRule="auto"/>
        <w:ind w:firstLine="360"/>
        <w:jc w:val="both"/>
        <w:rPr>
          <w:sz w:val="28"/>
          <w:szCs w:val="28"/>
        </w:rPr>
      </w:pPr>
    </w:p>
    <w:sectPr w:rsidR="00C904C7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4F7" w:rsidRDefault="002154F7" w:rsidP="00144764">
      <w:r>
        <w:separator/>
      </w:r>
    </w:p>
  </w:endnote>
  <w:endnote w:type="continuationSeparator" w:id="0">
    <w:p w:rsidR="002154F7" w:rsidRDefault="002154F7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4399F1F6" wp14:editId="03E43FF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675A9C2" wp14:editId="4AFE73EF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1EB2665A" wp14:editId="3D0D4BF5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4227D7DC" wp14:editId="0D90F54E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4F7" w:rsidRDefault="002154F7" w:rsidP="00144764">
      <w:r>
        <w:separator/>
      </w:r>
    </w:p>
  </w:footnote>
  <w:footnote w:type="continuationSeparator" w:id="0">
    <w:p w:rsidR="002154F7" w:rsidRDefault="002154F7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6CAB45B9" wp14:editId="019EC937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3343A"/>
    <w:multiLevelType w:val="hybridMultilevel"/>
    <w:tmpl w:val="DC22AB0E"/>
    <w:lvl w:ilvl="0" w:tplc="19705E1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20A6C"/>
    <w:multiLevelType w:val="hybridMultilevel"/>
    <w:tmpl w:val="6CDA5324"/>
    <w:lvl w:ilvl="0" w:tplc="0DBAEAE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63CCC"/>
    <w:rsid w:val="00081FA1"/>
    <w:rsid w:val="00144764"/>
    <w:rsid w:val="001D0C83"/>
    <w:rsid w:val="001F6D4C"/>
    <w:rsid w:val="00205242"/>
    <w:rsid w:val="002154F7"/>
    <w:rsid w:val="00231BCD"/>
    <w:rsid w:val="002A4A8E"/>
    <w:rsid w:val="002B562C"/>
    <w:rsid w:val="002D02C1"/>
    <w:rsid w:val="00301B24"/>
    <w:rsid w:val="00320227"/>
    <w:rsid w:val="003302ED"/>
    <w:rsid w:val="0034563D"/>
    <w:rsid w:val="00360D20"/>
    <w:rsid w:val="003639E7"/>
    <w:rsid w:val="00396E45"/>
    <w:rsid w:val="003A253A"/>
    <w:rsid w:val="003A6937"/>
    <w:rsid w:val="003B3334"/>
    <w:rsid w:val="003D7E34"/>
    <w:rsid w:val="004035AA"/>
    <w:rsid w:val="004116A2"/>
    <w:rsid w:val="00455917"/>
    <w:rsid w:val="00487BD3"/>
    <w:rsid w:val="00570DB0"/>
    <w:rsid w:val="005767CF"/>
    <w:rsid w:val="00576D0A"/>
    <w:rsid w:val="005A282E"/>
    <w:rsid w:val="005F49F3"/>
    <w:rsid w:val="00637BA4"/>
    <w:rsid w:val="00657796"/>
    <w:rsid w:val="006C5163"/>
    <w:rsid w:val="006E570D"/>
    <w:rsid w:val="006F3DFF"/>
    <w:rsid w:val="0071344D"/>
    <w:rsid w:val="00726CAB"/>
    <w:rsid w:val="0076018A"/>
    <w:rsid w:val="00803AE2"/>
    <w:rsid w:val="00853C82"/>
    <w:rsid w:val="00880A3B"/>
    <w:rsid w:val="008F5307"/>
    <w:rsid w:val="00917784"/>
    <w:rsid w:val="009A1F15"/>
    <w:rsid w:val="009B237E"/>
    <w:rsid w:val="009D5831"/>
    <w:rsid w:val="00A0024D"/>
    <w:rsid w:val="00A06370"/>
    <w:rsid w:val="00A212AD"/>
    <w:rsid w:val="00A40CD1"/>
    <w:rsid w:val="00A97AD4"/>
    <w:rsid w:val="00AA73B0"/>
    <w:rsid w:val="00AB2A46"/>
    <w:rsid w:val="00B215F5"/>
    <w:rsid w:val="00BB6A6C"/>
    <w:rsid w:val="00C3098A"/>
    <w:rsid w:val="00C72B5D"/>
    <w:rsid w:val="00C73178"/>
    <w:rsid w:val="00C904C7"/>
    <w:rsid w:val="00C94C84"/>
    <w:rsid w:val="00CB5611"/>
    <w:rsid w:val="00D512D9"/>
    <w:rsid w:val="00D876C6"/>
    <w:rsid w:val="00DE427D"/>
    <w:rsid w:val="00E238F0"/>
    <w:rsid w:val="00E37B84"/>
    <w:rsid w:val="00E76444"/>
    <w:rsid w:val="00EA5F79"/>
    <w:rsid w:val="00EB6F20"/>
    <w:rsid w:val="00F11364"/>
    <w:rsid w:val="00F27248"/>
    <w:rsid w:val="00F84CF7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ACCE"/>
  <w15:docId w15:val="{F3C7F705-C7B5-4468-B35E-BBE50E81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C2300-3958-45EF-8F30-962D0B3C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128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25</cp:revision>
  <dcterms:created xsi:type="dcterms:W3CDTF">2021-03-31T08:55:00Z</dcterms:created>
  <dcterms:modified xsi:type="dcterms:W3CDTF">2021-07-15T13:16:00Z</dcterms:modified>
</cp:coreProperties>
</file>